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FED" w:rsidRPr="009805DC" w:rsidRDefault="009B6FED" w:rsidP="004A591B">
      <w:pPr>
        <w:spacing w:after="0" w:line="240" w:lineRule="auto"/>
        <w:jc w:val="center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9805DC">
        <w:rPr>
          <w:rFonts w:ascii="Times New Roman" w:hAnsi="Times New Roman"/>
          <w:noProof/>
          <w:kern w:val="3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pt;height:64.5pt;visibility:visible">
            <v:imagedata r:id="rId7" o:title=""/>
          </v:shape>
        </w:pict>
      </w:r>
    </w:p>
    <w:p w:rsidR="009B6FED" w:rsidRPr="009805DC" w:rsidRDefault="009B6FED" w:rsidP="004A591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</w:p>
    <w:p w:rsidR="009B6FED" w:rsidRPr="009805DC" w:rsidRDefault="009B6FED" w:rsidP="004A591B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hAnsi="Times New Roman"/>
          <w:b/>
          <w:kern w:val="3"/>
          <w:sz w:val="36"/>
          <w:szCs w:val="24"/>
          <w:lang w:val="de-DE" w:eastAsia="ja-JP" w:bidi="fa-IR"/>
        </w:rPr>
      </w:pPr>
      <w:r w:rsidRPr="009805DC">
        <w:rPr>
          <w:rFonts w:ascii="Times New Roman" w:hAnsi="Times New Roman"/>
          <w:b/>
          <w:kern w:val="3"/>
          <w:sz w:val="36"/>
          <w:szCs w:val="24"/>
          <w:lang w:val="de-DE" w:eastAsia="ja-JP" w:bidi="fa-IR"/>
        </w:rPr>
        <w:t>Кирсановский городской Совет</w:t>
      </w:r>
    </w:p>
    <w:p w:rsidR="009B6FED" w:rsidRPr="009805DC" w:rsidRDefault="009B6FED" w:rsidP="004A591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kern w:val="3"/>
          <w:sz w:val="36"/>
          <w:szCs w:val="24"/>
          <w:lang w:val="de-DE" w:eastAsia="ja-JP" w:bidi="fa-IR"/>
        </w:rPr>
      </w:pPr>
      <w:r w:rsidRPr="009805DC">
        <w:rPr>
          <w:rFonts w:ascii="Times New Roman" w:hAnsi="Times New Roman"/>
          <w:b/>
          <w:kern w:val="3"/>
          <w:sz w:val="36"/>
          <w:szCs w:val="24"/>
          <w:lang w:val="de-DE" w:eastAsia="ja-JP" w:bidi="fa-IR"/>
        </w:rPr>
        <w:t>народных депутатов</w:t>
      </w:r>
    </w:p>
    <w:p w:rsidR="009B6FED" w:rsidRPr="009805DC" w:rsidRDefault="009B6FED" w:rsidP="004A591B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1"/>
        <w:rPr>
          <w:rFonts w:ascii="Times New Roman" w:hAnsi="Times New Roman"/>
          <w:b/>
          <w:kern w:val="3"/>
          <w:sz w:val="32"/>
          <w:szCs w:val="24"/>
          <w:lang w:val="de-DE" w:eastAsia="ja-JP" w:bidi="fa-IR"/>
        </w:rPr>
      </w:pPr>
      <w:r w:rsidRPr="009805DC">
        <w:rPr>
          <w:rFonts w:ascii="Times New Roman" w:hAnsi="Times New Roman"/>
          <w:b/>
          <w:kern w:val="3"/>
          <w:sz w:val="32"/>
          <w:szCs w:val="24"/>
          <w:lang w:val="de-DE" w:eastAsia="ja-JP" w:bidi="fa-IR"/>
        </w:rPr>
        <w:t>Тамбовской области</w:t>
      </w:r>
    </w:p>
    <w:p w:rsidR="009B6FED" w:rsidRPr="009805DC" w:rsidRDefault="009B6FED" w:rsidP="004A591B">
      <w:pPr>
        <w:widowControl w:val="0"/>
        <w:suppressAutoHyphens/>
        <w:autoSpaceDN w:val="0"/>
        <w:spacing w:after="0" w:line="240" w:lineRule="auto"/>
        <w:jc w:val="left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</w:p>
    <w:p w:rsidR="009B6FED" w:rsidRPr="009805DC" w:rsidRDefault="009B6FED" w:rsidP="004A591B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hAnsi="Times New Roman"/>
          <w:b/>
          <w:kern w:val="3"/>
          <w:sz w:val="44"/>
          <w:szCs w:val="24"/>
          <w:lang w:val="de-DE" w:eastAsia="ja-JP" w:bidi="fa-IR"/>
        </w:rPr>
      </w:pPr>
      <w:r>
        <w:rPr>
          <w:noProof/>
          <w:lang w:eastAsia="ru-RU"/>
        </w:rPr>
        <w:pict>
          <v:line id="Прямая соединительная линия 4" o:spid="_x0000_s1026" style="position:absolute;left:0;text-align:left;z-index:251658240;visibility:visible;mso-wrap-distance-top:-1e-4mm;mso-wrap-distance-bottom:-1e-4mm;mso-position-vertical-relative:page" from="44.1pt,218.95pt" to="461.7pt,2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DhWvGQ3AAAAAoBAAAPAAAAAAAAAAAAAAAAALEEAABkcnMvZG93bnJldi54bWxQ&#10;SwUGAAAAAAQABADzAAAAugUAAAAA&#10;" strokeweight="4.5pt">
            <v:stroke linestyle="thickThin"/>
            <w10:wrap anchory="page"/>
          </v:line>
        </w:pict>
      </w:r>
    </w:p>
    <w:p w:rsidR="009B6FED" w:rsidRPr="009805DC" w:rsidRDefault="009B6FED" w:rsidP="004A591B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hAnsi="Times New Roman"/>
          <w:b/>
          <w:kern w:val="3"/>
          <w:sz w:val="44"/>
          <w:szCs w:val="24"/>
          <w:lang w:val="de-DE" w:eastAsia="ja-JP" w:bidi="fa-IR"/>
        </w:rPr>
      </w:pPr>
      <w:r w:rsidRPr="009805DC">
        <w:rPr>
          <w:rFonts w:ascii="Times New Roman" w:hAnsi="Times New Roman"/>
          <w:b/>
          <w:kern w:val="3"/>
          <w:sz w:val="44"/>
          <w:szCs w:val="24"/>
          <w:lang w:val="de-DE" w:eastAsia="ja-JP" w:bidi="fa-IR"/>
        </w:rPr>
        <w:t>Р Е Ш Е Н И Е</w:t>
      </w:r>
    </w:p>
    <w:p w:rsidR="009B6FED" w:rsidRPr="009805DC" w:rsidRDefault="009B6FED" w:rsidP="004A591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</w:p>
    <w:p w:rsidR="009B6FED" w:rsidRPr="009805DC" w:rsidRDefault="009B6FED" w:rsidP="004A591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</w:p>
    <w:p w:rsidR="009B6FED" w:rsidRPr="009805DC" w:rsidRDefault="009B6FED" w:rsidP="004A591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24"/>
          <w:szCs w:val="24"/>
          <w:lang w:eastAsia="ja-JP" w:bidi="fa-IR"/>
        </w:rPr>
      </w:pPr>
      <w:r w:rsidRPr="009805DC">
        <w:rPr>
          <w:rFonts w:ascii="Times New Roman" w:hAnsi="Times New Roman"/>
          <w:kern w:val="3"/>
          <w:sz w:val="24"/>
          <w:szCs w:val="24"/>
          <w:lang w:eastAsia="ja-JP" w:bidi="fa-IR"/>
        </w:rPr>
        <w:t>27 июля</w:t>
      </w:r>
      <w:r w:rsidRPr="009805DC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  </w:t>
      </w:r>
      <w:smartTag w:uri="urn:schemas-microsoft-com:office:smarttags" w:element="metricconverter">
        <w:smartTagPr>
          <w:attr w:name="ProductID" w:val="2023 г"/>
        </w:smartTagPr>
        <w:r w:rsidRPr="009805DC">
          <w:rPr>
            <w:rFonts w:ascii="Times New Roman" w:hAnsi="Times New Roman"/>
            <w:kern w:val="3"/>
            <w:sz w:val="24"/>
            <w:szCs w:val="24"/>
            <w:lang w:val="de-DE" w:eastAsia="ja-JP" w:bidi="fa-IR"/>
          </w:rPr>
          <w:t>2023 г</w:t>
        </w:r>
      </w:smartTag>
      <w:r w:rsidRPr="009805DC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.                   г. Кирсанов                                       №  2</w:t>
      </w:r>
      <w:r w:rsidRPr="009805DC">
        <w:rPr>
          <w:rFonts w:ascii="Times New Roman" w:hAnsi="Times New Roman"/>
          <w:kern w:val="3"/>
          <w:sz w:val="24"/>
          <w:szCs w:val="24"/>
          <w:lang w:eastAsia="ja-JP" w:bidi="fa-IR"/>
        </w:rPr>
        <w:t>94</w:t>
      </w:r>
    </w:p>
    <w:p w:rsidR="009B6FED" w:rsidRPr="009805DC" w:rsidRDefault="009B6FED" w:rsidP="004A591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B6FED" w:rsidRPr="009805DC" w:rsidRDefault="009B6FED">
      <w:pPr>
        <w:spacing w:after="0" w:line="240" w:lineRule="auto"/>
        <w:jc w:val="center"/>
        <w:rPr>
          <w:rFonts w:ascii="Times New Roman" w:hAnsi="Times New Roman"/>
          <w:b/>
        </w:rPr>
      </w:pPr>
      <w:r w:rsidRPr="009805D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Об утверждении Порядка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 </w:t>
      </w:r>
    </w:p>
    <w:p w:rsidR="009B6FED" w:rsidRPr="009805DC" w:rsidRDefault="009B6FED">
      <w:pPr>
        <w:spacing w:after="1" w:line="28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B6FED" w:rsidRPr="009805DC" w:rsidRDefault="009B6FED" w:rsidP="00770D1A">
      <w:pPr>
        <w:spacing w:after="0" w:line="24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9805D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06.10.2003 № 131-ФЗ «Об общих принципах организации местного самоуправления в Российской Федерации» и статьей 9 </w:t>
      </w:r>
      <w:r w:rsidRPr="009805DC">
        <w:rPr>
          <w:rFonts w:ascii="Times New Roman" w:hAnsi="Times New Roman"/>
          <w:color w:val="000000"/>
          <w:sz w:val="28"/>
          <w:szCs w:val="28"/>
        </w:rPr>
        <w:t xml:space="preserve">Федерального закона от 25.12.2008 № 273-ФЗ «О противодействии коррупции» </w:t>
      </w:r>
    </w:p>
    <w:p w:rsidR="009B6FED" w:rsidRPr="009805DC" w:rsidRDefault="009B6FED" w:rsidP="00770D1A">
      <w:pPr>
        <w:spacing w:after="0" w:line="240" w:lineRule="auto"/>
        <w:ind w:firstLine="720"/>
        <w:rPr>
          <w:rFonts w:ascii="Times New Roman" w:hAnsi="Times New Roman"/>
          <w:sz w:val="28"/>
        </w:rPr>
      </w:pPr>
      <w:r w:rsidRPr="009805DC">
        <w:rPr>
          <w:rFonts w:ascii="Times New Roman" w:hAnsi="Times New Roman"/>
          <w:sz w:val="28"/>
        </w:rPr>
        <w:t>Кирсановский город</w:t>
      </w:r>
      <w:r>
        <w:rPr>
          <w:rFonts w:ascii="Times New Roman" w:hAnsi="Times New Roman"/>
          <w:sz w:val="28"/>
        </w:rPr>
        <w:t xml:space="preserve">ской Совет народных депутатов </w:t>
      </w:r>
      <w:r w:rsidRPr="009805DC">
        <w:rPr>
          <w:rFonts w:ascii="Times New Roman" w:hAnsi="Times New Roman"/>
          <w:sz w:val="28"/>
        </w:rPr>
        <w:t>Р Е Ш И Л:</w:t>
      </w:r>
    </w:p>
    <w:p w:rsidR="009B6FED" w:rsidRPr="009805DC" w:rsidRDefault="009B6FED" w:rsidP="00770D1A">
      <w:pPr>
        <w:spacing w:after="0" w:line="280" w:lineRule="atLeast"/>
        <w:rPr>
          <w:rFonts w:ascii="Times New Roman" w:hAnsi="Times New Roman"/>
          <w:sz w:val="28"/>
          <w:szCs w:val="28"/>
        </w:rPr>
      </w:pPr>
    </w:p>
    <w:p w:rsidR="009B6FED" w:rsidRPr="009805DC" w:rsidRDefault="009B6FED" w:rsidP="009805DC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805DC">
        <w:rPr>
          <w:rFonts w:ascii="Times New Roman" w:hAnsi="Times New Roman"/>
          <w:color w:val="000000"/>
          <w:sz w:val="28"/>
          <w:szCs w:val="28"/>
          <w:lang w:eastAsia="ru-RU"/>
        </w:rPr>
        <w:t>1. Утвердить Порядок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 согласно приложению.</w:t>
      </w:r>
    </w:p>
    <w:p w:rsidR="009B6FED" w:rsidRPr="009805DC" w:rsidRDefault="009B6FED" w:rsidP="009805DC">
      <w:pPr>
        <w:pStyle w:val="ListParagraph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9805DC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комиссию Кирсановского городского Совета народных депутатов Тамбовской области по вопросам местного самоуправления, депутатской этики и организации контроля (Ванявкина О.В.).</w:t>
      </w:r>
    </w:p>
    <w:p w:rsidR="009B6FED" w:rsidRPr="009805DC" w:rsidRDefault="009B6FED" w:rsidP="009805DC">
      <w:pPr>
        <w:pStyle w:val="ListParagraph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9805DC">
        <w:rPr>
          <w:rFonts w:ascii="Times New Roman" w:hAnsi="Times New Roman"/>
          <w:sz w:val="28"/>
          <w:szCs w:val="28"/>
        </w:rPr>
        <w:t>Настоящее решение вступает в силу со следующего дня после его официального опубликования.</w:t>
      </w:r>
    </w:p>
    <w:p w:rsidR="009B6FED" w:rsidRPr="009805DC" w:rsidRDefault="009B6FED" w:rsidP="009805D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9805DC">
        <w:rPr>
          <w:rFonts w:ascii="Times New Roman" w:hAnsi="Times New Roman"/>
          <w:sz w:val="28"/>
          <w:szCs w:val="28"/>
        </w:rPr>
        <w:t>Разместить (опубликовать) настоящее решение в периодическом печатном издании «Кирсановский вестник».</w:t>
      </w:r>
    </w:p>
    <w:p w:rsidR="009B6FED" w:rsidRPr="009805DC" w:rsidRDefault="009B6FED" w:rsidP="00770D1A">
      <w:pPr>
        <w:ind w:left="720"/>
        <w:rPr>
          <w:rFonts w:ascii="Times New Roman" w:hAnsi="Times New Roman"/>
          <w:sz w:val="28"/>
          <w:szCs w:val="28"/>
        </w:rPr>
      </w:pPr>
    </w:p>
    <w:p w:rsidR="009B6FED" w:rsidRPr="009805DC" w:rsidRDefault="009B6FED" w:rsidP="00770D1A">
      <w:pPr>
        <w:tabs>
          <w:tab w:val="left" w:pos="7380"/>
        </w:tabs>
        <w:spacing w:after="0"/>
        <w:rPr>
          <w:rFonts w:ascii="Times New Roman" w:hAnsi="Times New Roman"/>
          <w:sz w:val="28"/>
          <w:szCs w:val="28"/>
        </w:rPr>
      </w:pPr>
      <w:r w:rsidRPr="009805DC">
        <w:rPr>
          <w:rFonts w:ascii="Times New Roman" w:hAnsi="Times New Roman"/>
          <w:sz w:val="28"/>
          <w:szCs w:val="28"/>
        </w:rPr>
        <w:t xml:space="preserve">Председатель городского                           </w:t>
      </w:r>
    </w:p>
    <w:p w:rsidR="009B6FED" w:rsidRPr="009805DC" w:rsidRDefault="009B6FED" w:rsidP="00770D1A">
      <w:pPr>
        <w:tabs>
          <w:tab w:val="left" w:pos="7380"/>
        </w:tabs>
        <w:spacing w:after="0"/>
        <w:rPr>
          <w:rFonts w:ascii="Times New Roman" w:hAnsi="Times New Roman"/>
          <w:sz w:val="28"/>
          <w:szCs w:val="28"/>
        </w:rPr>
      </w:pPr>
      <w:r w:rsidRPr="009805DC">
        <w:rPr>
          <w:rFonts w:ascii="Times New Roman" w:hAnsi="Times New Roman"/>
          <w:sz w:val="28"/>
          <w:szCs w:val="28"/>
        </w:rPr>
        <w:t>Совета народных депутатов                                                          О.Р. Шапиро</w:t>
      </w:r>
    </w:p>
    <w:p w:rsidR="009B6FED" w:rsidRPr="009805DC" w:rsidRDefault="009B6FED">
      <w:pPr>
        <w:spacing w:after="0" w:line="240" w:lineRule="auto"/>
        <w:ind w:firstLine="539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9B6FED" w:rsidRPr="009805DC" w:rsidRDefault="009B6FED">
      <w:pPr>
        <w:spacing w:after="0" w:line="240" w:lineRule="auto"/>
        <w:ind w:firstLine="539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9B6FED" w:rsidRPr="009805DC" w:rsidRDefault="009B6FED">
      <w:pPr>
        <w:spacing w:after="0" w:line="240" w:lineRule="auto"/>
        <w:ind w:firstLine="539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9B6FED" w:rsidRPr="009805DC" w:rsidRDefault="009B6FED">
      <w:pPr>
        <w:spacing w:after="0" w:line="240" w:lineRule="auto"/>
        <w:ind w:firstLine="539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9B6FED" w:rsidRPr="009805DC" w:rsidRDefault="009B6FED" w:rsidP="009805DC">
      <w:pPr>
        <w:spacing w:after="0" w:line="240" w:lineRule="auto"/>
        <w:ind w:left="4500"/>
        <w:jc w:val="center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9805DC">
        <w:rPr>
          <w:rFonts w:ascii="Times New Roman" w:hAnsi="Times New Roman"/>
          <w:iCs/>
          <w:color w:val="000000"/>
          <w:sz w:val="28"/>
          <w:szCs w:val="28"/>
          <w:lang w:eastAsia="ru-RU"/>
        </w:rPr>
        <w:t>Приложение</w:t>
      </w:r>
    </w:p>
    <w:p w:rsidR="009B6FED" w:rsidRPr="009805DC" w:rsidRDefault="009B6FED" w:rsidP="009805DC">
      <w:pPr>
        <w:spacing w:after="0" w:line="240" w:lineRule="auto"/>
        <w:ind w:left="4500"/>
        <w:jc w:val="center"/>
        <w:rPr>
          <w:rFonts w:ascii="Times New Roman" w:hAnsi="Times New Roman"/>
          <w:sz w:val="28"/>
          <w:szCs w:val="28"/>
        </w:rPr>
      </w:pPr>
      <w:r w:rsidRPr="009805DC">
        <w:rPr>
          <w:rFonts w:ascii="Times New Roman" w:hAnsi="Times New Roman"/>
          <w:sz w:val="28"/>
          <w:szCs w:val="28"/>
        </w:rPr>
        <w:t>Утверждено</w:t>
      </w:r>
    </w:p>
    <w:p w:rsidR="009B6FED" w:rsidRPr="009805DC" w:rsidRDefault="009B6FED" w:rsidP="009805DC">
      <w:pPr>
        <w:spacing w:after="0" w:line="240" w:lineRule="auto"/>
        <w:ind w:left="4500"/>
        <w:jc w:val="center"/>
        <w:rPr>
          <w:rFonts w:ascii="Times New Roman" w:hAnsi="Times New Roman"/>
          <w:sz w:val="28"/>
          <w:szCs w:val="28"/>
        </w:rPr>
      </w:pPr>
      <w:r w:rsidRPr="009805DC">
        <w:rPr>
          <w:rFonts w:ascii="Times New Roman" w:hAnsi="Times New Roman"/>
          <w:sz w:val="28"/>
          <w:szCs w:val="28"/>
        </w:rPr>
        <w:t>решением Кирсановского городского</w:t>
      </w:r>
    </w:p>
    <w:p w:rsidR="009B6FED" w:rsidRPr="009805DC" w:rsidRDefault="009B6FED" w:rsidP="009805DC">
      <w:pPr>
        <w:spacing w:after="0" w:line="240" w:lineRule="auto"/>
        <w:ind w:left="4500"/>
        <w:jc w:val="center"/>
        <w:rPr>
          <w:rFonts w:ascii="Times New Roman" w:hAnsi="Times New Roman"/>
          <w:sz w:val="28"/>
          <w:szCs w:val="28"/>
        </w:rPr>
      </w:pPr>
      <w:r w:rsidRPr="009805DC">
        <w:rPr>
          <w:rFonts w:ascii="Times New Roman" w:hAnsi="Times New Roman"/>
          <w:sz w:val="28"/>
          <w:szCs w:val="28"/>
        </w:rPr>
        <w:t>Совета народных депутатов</w:t>
      </w:r>
    </w:p>
    <w:p w:rsidR="009B6FED" w:rsidRPr="009805DC" w:rsidRDefault="009B6FED" w:rsidP="009805DC">
      <w:pPr>
        <w:spacing w:after="0" w:line="240" w:lineRule="auto"/>
        <w:ind w:left="4500"/>
        <w:jc w:val="center"/>
        <w:rPr>
          <w:rFonts w:ascii="Times New Roman" w:hAnsi="Times New Roman"/>
          <w:sz w:val="28"/>
          <w:szCs w:val="28"/>
        </w:rPr>
      </w:pPr>
      <w:r w:rsidRPr="009805DC">
        <w:rPr>
          <w:rFonts w:ascii="Times New Roman" w:hAnsi="Times New Roman"/>
          <w:sz w:val="28"/>
          <w:szCs w:val="28"/>
        </w:rPr>
        <w:t>от «27» июля 2023 года № 294</w:t>
      </w:r>
      <w:bookmarkStart w:id="0" w:name="_GoBack"/>
      <w:bookmarkEnd w:id="0"/>
    </w:p>
    <w:p w:rsidR="009B6FED" w:rsidRPr="009805DC" w:rsidRDefault="009B6FED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B6FED" w:rsidRPr="009805DC" w:rsidRDefault="009B6FED" w:rsidP="00366210">
      <w:pPr>
        <w:pStyle w:val="ConsPlusTitle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>Порядок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</w:t>
      </w:r>
    </w:p>
    <w:p w:rsidR="009B6FED" w:rsidRPr="009805DC" w:rsidRDefault="009B6FED">
      <w:pPr>
        <w:pStyle w:val="ConsPlusNormal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9B6FED" w:rsidRPr="009805DC" w:rsidRDefault="009B6FED" w:rsidP="00366210">
      <w:pPr>
        <w:pStyle w:val="ConsPlusNormal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 xml:space="preserve">1. Порядок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 (далее - Порядок) разработан в целях реализации государственной антикоррупционной политики и устанавливает процедуру уведомления представителя нанимателя (работодателя) муниципальными служащими, замещающими должности муниципальной службы в  </w:t>
      </w:r>
      <w:r w:rsidRPr="009805DC">
        <w:rPr>
          <w:rFonts w:ascii="Times New Roman" w:hAnsi="Times New Roman" w:cs="Times New Roman"/>
          <w:sz w:val="28"/>
        </w:rPr>
        <w:t>Кирсановском городском Совете народных депутатов</w:t>
      </w:r>
      <w:r w:rsidRPr="009805DC">
        <w:rPr>
          <w:rFonts w:ascii="Times New Roman" w:hAnsi="Times New Roman" w:cs="Times New Roman"/>
          <w:color w:val="000000"/>
          <w:sz w:val="28"/>
          <w:szCs w:val="28"/>
        </w:rPr>
        <w:t>, о фактах обращения в целях их склонения к совершению коррупционных правонарушений.</w:t>
      </w:r>
    </w:p>
    <w:p w:rsidR="009B6FED" w:rsidRPr="009805DC" w:rsidRDefault="009B6FED" w:rsidP="00366210">
      <w:pPr>
        <w:pStyle w:val="ConsPlusNormal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>2. Муниципальные служащие уведомляют представителя нанимателя (работодателя) обо всех случаях обращения к ним каких-либо лиц в целях склонения их к совершению коррупционных правонарушений в течение одного рабочего дня со дня, когда им стало известно о фактах такого обращения.</w:t>
      </w:r>
    </w:p>
    <w:p w:rsidR="009B6FED" w:rsidRPr="009805DC" w:rsidRDefault="009B6FED" w:rsidP="00366210">
      <w:pPr>
        <w:pStyle w:val="ConsPlusNormal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 xml:space="preserve">Уведомление о фактах обращения в целях склонения муниципального служащего к совершению коррупционных правонарушений (далее - Уведомление) составляется в письменном виде в произвольной форме (рекомендуемый образец приведен в приложении № 1 к настоящему Порядку) на имя председателя </w:t>
      </w:r>
      <w:r w:rsidRPr="009805DC">
        <w:rPr>
          <w:rFonts w:ascii="Times New Roman" w:hAnsi="Times New Roman" w:cs="Times New Roman"/>
          <w:sz w:val="28"/>
        </w:rPr>
        <w:t>Кирсановского городского Совета народных депутатов</w:t>
      </w:r>
      <w:r w:rsidRPr="009805D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B6FED" w:rsidRPr="009805DC" w:rsidRDefault="009B6FED" w:rsidP="00366210">
      <w:pPr>
        <w:pStyle w:val="ConsPlusNormal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sz w:val="28"/>
          <w:szCs w:val="28"/>
        </w:rPr>
        <w:t>Если указанное обращение поступило в выходной или нерабочий праздничный день, муниципальный служащий уведомляет представителя нанимателя (работодателя) в следующий за ним первый рабочий день.</w:t>
      </w:r>
    </w:p>
    <w:p w:rsidR="009B6FED" w:rsidRPr="009805DC" w:rsidRDefault="009B6FED" w:rsidP="00366210">
      <w:pPr>
        <w:pStyle w:val="ConsPlusNormal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>При нахождении муниципального служащего в командировке, отпуске, вне места нахождения службы по иным основаниям, установленным законодательством Российской Федерации, муниципальный служащий обязан уведомить представителя нанимателя (работодателя) в течение одного рабочего дня с момента прибытия к месту прохождения службы.</w:t>
      </w:r>
    </w:p>
    <w:p w:rsidR="009B6FED" w:rsidRPr="009805DC" w:rsidRDefault="009B6FED" w:rsidP="00366210">
      <w:pPr>
        <w:pStyle w:val="ConsPlusNormal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sz w:val="28"/>
          <w:szCs w:val="28"/>
        </w:rPr>
        <w:t>При передаче Уведомления посредством почтового отправления</w:t>
      </w:r>
      <w:r w:rsidRPr="009805DC">
        <w:rPr>
          <w:rFonts w:ascii="Times New Roman" w:hAnsi="Times New Roman" w:cs="Times New Roman"/>
          <w:color w:val="000000"/>
          <w:sz w:val="28"/>
          <w:szCs w:val="28"/>
        </w:rPr>
        <w:t xml:space="preserve"> днем подачи Уведомления считается день его отправления независимо от даты фактического поступления в </w:t>
      </w:r>
      <w:r w:rsidRPr="009805DC">
        <w:rPr>
          <w:rFonts w:ascii="Times New Roman" w:hAnsi="Times New Roman" w:cs="Times New Roman"/>
          <w:sz w:val="28"/>
        </w:rPr>
        <w:t>Кирсановский городской Совет народных депутатов</w:t>
      </w:r>
      <w:r w:rsidRPr="009805D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B6FED" w:rsidRPr="009805DC" w:rsidRDefault="009B6FED" w:rsidP="00366210">
      <w:pPr>
        <w:pStyle w:val="ConsPlusNormal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9805DC">
        <w:rPr>
          <w:rFonts w:ascii="Times New Roman" w:hAnsi="Times New Roman" w:cs="Times New Roman"/>
          <w:sz w:val="28"/>
          <w:szCs w:val="28"/>
        </w:rPr>
        <w:t>Муниципальный служащий, которому стало известно о факте обращения к иным муниципальным служащим в связи с исполнением служебных обязанностей каких-либо лиц в целях склонения их к совершению коррупционных правонарушений, вправе уведомлять об этом представителя нанимателя (работодателя) в соответствии с настоящим Порядком.</w:t>
      </w:r>
    </w:p>
    <w:p w:rsidR="009B6FED" w:rsidRPr="009805DC" w:rsidRDefault="009B6FED" w:rsidP="00366210">
      <w:pPr>
        <w:pStyle w:val="ConsPlusNormal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>4. Уведомление должно содержать следующие сведения:</w:t>
      </w:r>
    </w:p>
    <w:p w:rsidR="009B6FED" w:rsidRPr="009805DC" w:rsidRDefault="009B6FED" w:rsidP="00366210">
      <w:pPr>
        <w:pStyle w:val="ConsPlusNormal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>фамилию, имя и отчество (последнее - при наличии), должность с указанием структурного подразделения, место жительства и номер контактного телефона муниципального служащего, направившего Уведомление;</w:t>
      </w:r>
    </w:p>
    <w:p w:rsidR="009B6FED" w:rsidRPr="009805DC" w:rsidRDefault="009B6FED" w:rsidP="00366210">
      <w:pPr>
        <w:pStyle w:val="ConsPlusNormal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 xml:space="preserve">описание обстоятельств, при которых стало известно о случаях обращения к муниципальному служащему каких-либо лиц в целях склонения его к совершению коррупционных правонарушений (дата, место, время, другие условия). </w:t>
      </w:r>
      <w:r w:rsidRPr="009805DC">
        <w:rPr>
          <w:rFonts w:ascii="Times New Roman" w:hAnsi="Times New Roman" w:cs="Times New Roman"/>
          <w:sz w:val="28"/>
          <w:szCs w:val="28"/>
        </w:rPr>
        <w:t>Если уведомление направляется муниципальным служащим, указанным в пункте 3 Порядка, указываются фамилия, имя, отчество и должность служащего, которого склоняют к совершению коррупционных правонарушений</w:t>
      </w:r>
      <w:r w:rsidRPr="009805D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подробные сведения о коррупционном правонарушении (с указанием конкретных действий или бездействия), к совершению которого склоняется муниципальный служащий;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 w:rsidRPr="009805DC">
        <w:rPr>
          <w:rFonts w:ascii="Times New Roman" w:hAnsi="Times New Roman"/>
          <w:color w:val="000000"/>
          <w:sz w:val="28"/>
          <w:szCs w:val="28"/>
        </w:rPr>
        <w:t>все известные сведения о физическом (юридическом) лице (лицах) либо представителе юридического лица, склоняющем (склоняющих) муниципального служащего к совершению коррупционного правонарушения;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 w:rsidRPr="009805DC">
        <w:rPr>
          <w:rFonts w:ascii="Times New Roman" w:hAnsi="Times New Roman"/>
          <w:color w:val="000000"/>
          <w:sz w:val="28"/>
          <w:szCs w:val="28"/>
        </w:rPr>
        <w:t>способ склонения муниципального служащего к совершению коррупционного правонарушения (подкуп, угроза, просьба, обещание, обман и т.д.), а также информацию об отказе (согласии) принять предложение лица (лиц) о совершении коррупционного правонарушения;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 w:rsidRPr="009805DC">
        <w:rPr>
          <w:rFonts w:ascii="Times New Roman" w:hAnsi="Times New Roman"/>
          <w:color w:val="000000"/>
          <w:sz w:val="28"/>
          <w:szCs w:val="28"/>
        </w:rPr>
        <w:t>сведения о третьих лицах, имеющих отношение к данному делу, и свидетелях, если таковые имеются;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иные  сведения,  которые  муниципальный  служащий  считает  необходимым сообщить;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 w:rsidRPr="009805DC">
        <w:rPr>
          <w:rFonts w:ascii="Times New Roman" w:hAnsi="Times New Roman"/>
          <w:color w:val="000000"/>
          <w:sz w:val="28"/>
          <w:szCs w:val="28"/>
        </w:rPr>
        <w:t>дату и время заполнения Уведомления;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 w:rsidRPr="009805DC">
        <w:rPr>
          <w:rFonts w:ascii="Times New Roman" w:hAnsi="Times New Roman"/>
          <w:color w:val="000000"/>
          <w:sz w:val="28"/>
          <w:szCs w:val="28"/>
        </w:rPr>
        <w:t>подпись муниципального служащего, представившего Уведомление.</w:t>
      </w:r>
    </w:p>
    <w:p w:rsidR="009B6FED" w:rsidRPr="009805DC" w:rsidRDefault="009B6FED" w:rsidP="00912960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5</w:t>
      </w:r>
      <w:r w:rsidRPr="009805D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805DC">
        <w:rPr>
          <w:rFonts w:ascii="Times New Roman" w:hAnsi="Times New Roman"/>
          <w:sz w:val="28"/>
          <w:szCs w:val="28"/>
          <w:lang w:eastAsia="ru-RU"/>
        </w:rPr>
        <w:t>Муниципальные служащие представляют Уведомления начальнику организационно-юридического отдела</w:t>
      </w:r>
      <w:r w:rsidRPr="009805DC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9805DC">
        <w:rPr>
          <w:rFonts w:ascii="Times New Roman" w:hAnsi="Times New Roman"/>
          <w:color w:val="000000"/>
          <w:sz w:val="28"/>
          <w:szCs w:val="28"/>
        </w:rPr>
        <w:t>(далее – ответственное должностное лицо).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 w:rsidRPr="009805DC">
        <w:rPr>
          <w:rFonts w:ascii="Times New Roman" w:hAnsi="Times New Roman"/>
          <w:color w:val="000000"/>
          <w:sz w:val="28"/>
          <w:szCs w:val="28"/>
        </w:rPr>
        <w:t>6. Поступившее Уведомление подлежит обязательной регистрации.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 w:rsidRPr="009805DC">
        <w:rPr>
          <w:rFonts w:ascii="Times New Roman" w:hAnsi="Times New Roman"/>
          <w:color w:val="000000"/>
          <w:sz w:val="28"/>
          <w:szCs w:val="28"/>
        </w:rPr>
        <w:t>Прием, регистрацию и учет поступивших Уведомлений осуществляет ответственное должностное лицо.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 w:rsidRPr="009805DC">
        <w:rPr>
          <w:rFonts w:ascii="Times New Roman" w:hAnsi="Times New Roman"/>
          <w:color w:val="000000"/>
          <w:sz w:val="28"/>
          <w:szCs w:val="28"/>
        </w:rPr>
        <w:t xml:space="preserve">7. Уведомление регистрируется в день поступления в журнале регистрации уведомлений о фактах обращения в целях склонения муниципальных служащих к совершению коррупционных правонарушений (далее – журнал), </w:t>
      </w:r>
      <w:r w:rsidRPr="009805DC">
        <w:rPr>
          <w:rFonts w:ascii="Times New Roman" w:hAnsi="Times New Roman"/>
          <w:sz w:val="28"/>
          <w:szCs w:val="28"/>
        </w:rPr>
        <w:t>составленном по форме согласно приложению № 2 к настоящему Порядку</w:t>
      </w:r>
      <w:r w:rsidRPr="009805DC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9B6FED" w:rsidRPr="009805DC" w:rsidRDefault="009B6FED" w:rsidP="00D7512D">
      <w:pPr>
        <w:spacing w:after="0" w:line="240" w:lineRule="auto"/>
        <w:ind w:firstLine="540"/>
        <w:contextualSpacing/>
        <w:rPr>
          <w:rFonts w:ascii="Times New Roman" w:hAnsi="Times New Roman"/>
          <w:i/>
          <w:color w:val="000000"/>
          <w:sz w:val="28"/>
          <w:szCs w:val="28"/>
        </w:rPr>
      </w:pPr>
      <w:r w:rsidRPr="009805DC">
        <w:rPr>
          <w:rFonts w:ascii="Times New Roman" w:hAnsi="Times New Roman"/>
          <w:color w:val="000000"/>
          <w:sz w:val="28"/>
          <w:szCs w:val="28"/>
        </w:rPr>
        <w:t xml:space="preserve">Все листы журнала прошиваются и нумеруются, кроме первого. На последнем листе журнала указывается количество листов цифрами и  прописью. Последний лист заверяется подписью ответственного должностного лица с указанием расшифровки подписи, должности и даты начала ведения журнала. Журнал заверяется печатью. Ведение журнала возлагается на ответственное должностное лицо. 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9805DC">
        <w:rPr>
          <w:rFonts w:ascii="Times New Roman" w:hAnsi="Times New Roman"/>
          <w:color w:val="000000"/>
          <w:sz w:val="28"/>
          <w:szCs w:val="28"/>
        </w:rPr>
        <w:t xml:space="preserve">8. </w:t>
      </w:r>
      <w:r w:rsidRPr="009805DC">
        <w:rPr>
          <w:rFonts w:ascii="Times New Roman" w:hAnsi="Times New Roman"/>
          <w:sz w:val="28"/>
          <w:szCs w:val="28"/>
        </w:rPr>
        <w:t xml:space="preserve">Копия зарегистрированного Уведомления выдается муниципальному служащему на руки под роспись в журнале либо направляется ему посредством почтовой связи с уведомлением о вручении. 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9805DC">
        <w:rPr>
          <w:rFonts w:ascii="Times New Roman" w:hAnsi="Times New Roman"/>
          <w:sz w:val="28"/>
          <w:szCs w:val="28"/>
        </w:rPr>
        <w:t xml:space="preserve">На копии Уведомления, подлежащей передаче муниципальному служащему, проставляется отметка «Уведомление зарегистрировано» с указанием даты регистрации Уведомления, фамилии, инициалов и должности </w:t>
      </w:r>
      <w:r w:rsidRPr="009805DC">
        <w:rPr>
          <w:rFonts w:ascii="Times New Roman" w:hAnsi="Times New Roman"/>
          <w:color w:val="000000"/>
          <w:sz w:val="28"/>
          <w:szCs w:val="28"/>
        </w:rPr>
        <w:t>ответственного должностного лица</w:t>
      </w:r>
      <w:r w:rsidRPr="009805DC">
        <w:rPr>
          <w:rFonts w:ascii="Times New Roman" w:hAnsi="Times New Roman"/>
          <w:sz w:val="28"/>
          <w:szCs w:val="28"/>
        </w:rPr>
        <w:t xml:space="preserve">. 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 w:rsidRPr="009805DC">
        <w:rPr>
          <w:rFonts w:ascii="Times New Roman" w:hAnsi="Times New Roman"/>
          <w:color w:val="000000"/>
          <w:sz w:val="28"/>
          <w:szCs w:val="28"/>
        </w:rPr>
        <w:t xml:space="preserve">Отказ в регистрации Уведомления, а также невыдача копии зарегистрированного Уведомления не допускаются. 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 w:rsidRPr="009805DC">
        <w:rPr>
          <w:rFonts w:ascii="Times New Roman" w:hAnsi="Times New Roman"/>
          <w:color w:val="000000"/>
          <w:sz w:val="28"/>
          <w:szCs w:val="28"/>
        </w:rPr>
        <w:t>9. Ответственным должностным лицом обеспечивается конфиденциальность полученных сведений.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9805DC">
        <w:rPr>
          <w:rFonts w:ascii="Times New Roman" w:hAnsi="Times New Roman"/>
          <w:color w:val="000000"/>
          <w:sz w:val="28"/>
          <w:szCs w:val="28"/>
        </w:rPr>
        <w:t xml:space="preserve">10. </w:t>
      </w:r>
      <w:r w:rsidRPr="009805DC">
        <w:rPr>
          <w:rFonts w:ascii="Times New Roman" w:hAnsi="Times New Roman"/>
          <w:sz w:val="28"/>
          <w:szCs w:val="28"/>
        </w:rPr>
        <w:t>Организация проверки сведений о случаях обращения к муниципальному служащему в связи с исполнением служебных обязанностей каких-либо лиц в целях склонения его к совершению коррупционных правонарушений или о ставших известными фактах обращения к иным муниципальным служащим каких-либо лиц в целях склонения их к совершению коррупционных правонарушений осуществляется ответственным должностным лицом по поручению представителя нанимателя (работодателя) путем направления Уведомлений в Прокуратуру Российской Федерации, МВД России, ФСБ России, проведения бесед с муниципальным служащим, подавшим Уведомление, указанным в Уведомлении, получения от муниципального служащего пояснения по сведениям, изложенным в Уведомлении.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 w:rsidRPr="009805DC">
        <w:rPr>
          <w:rFonts w:ascii="Times New Roman" w:hAnsi="Times New Roman"/>
          <w:color w:val="000000"/>
          <w:sz w:val="28"/>
          <w:szCs w:val="28"/>
        </w:rPr>
        <w:t>Уведомление направляется представителем нанимателя (работодателем) в органы Прокуратуры Российской Федерации, МВД России, ФСБ России либо в их территориальные органы не позднее 10 рабочих дней с даты его регистрации в журнале с приложением пояснений муниципального служащего (при наличии), а также иных имеющихся материалов. По решению представителя нанимателя (работодателя) Уведомление может направляться как одновременно во все перечисленные государственные органы, так и в один из них по компетенции.</w:t>
      </w:r>
    </w:p>
    <w:p w:rsidR="009B6FED" w:rsidRPr="009805DC" w:rsidRDefault="009B6FED" w:rsidP="00912960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 w:rsidRPr="009805DC">
        <w:rPr>
          <w:rFonts w:ascii="Times New Roman" w:hAnsi="Times New Roman"/>
          <w:color w:val="000000"/>
          <w:sz w:val="28"/>
          <w:szCs w:val="28"/>
        </w:rPr>
        <w:t>11. Представителем нанимателя (работодателем) принимаются меры по защите муниципального служащего, уведомившего представителя нанимателя (работодателя), органы прокуратуры или другие государственные органы о фактах обращения в целях склонения его к совершению коррупционного правонарушения, о фактах обращения к иным муниципальным служащим в связи с исполнением служебных обязанностей каких-либо лиц в целях склонения их к совершению коррупционных правонарушений, в части обеспечения муниципальному служащему гарантий, предотвращающих его неправомерное увольнение, перевод на нижестоящую должность, лишение или снижение размера премии, перенос времени отпуска, привлечение к дисциплинарной ответственности в период рассмотрения представленного муниципальным служащим Уведомления.</w:t>
      </w:r>
    </w:p>
    <w:p w:rsidR="009B6FED" w:rsidRPr="009805DC" w:rsidRDefault="009B6FED" w:rsidP="00912960">
      <w:pPr>
        <w:pStyle w:val="ConsPlusNormal"/>
        <w:spacing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>Приложение № 1</w:t>
      </w:r>
    </w:p>
    <w:p w:rsidR="009B6FED" w:rsidRPr="009805DC" w:rsidRDefault="009B6FED" w:rsidP="00912960">
      <w:pPr>
        <w:pStyle w:val="ConsPlusNormal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>к По</w:t>
      </w:r>
      <w:r>
        <w:rPr>
          <w:rFonts w:ascii="Times New Roman" w:hAnsi="Times New Roman" w:cs="Times New Roman"/>
          <w:color w:val="000000"/>
          <w:sz w:val="28"/>
          <w:szCs w:val="28"/>
        </w:rPr>
        <w:t>рядку уведомления представителя</w:t>
      </w:r>
    </w:p>
    <w:p w:rsidR="009B6FED" w:rsidRPr="009805DC" w:rsidRDefault="009B6FED" w:rsidP="00912960">
      <w:pPr>
        <w:pStyle w:val="ConsPlusNormal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>нанимателя (работодателя) о фактах</w:t>
      </w:r>
    </w:p>
    <w:p w:rsidR="009B6FED" w:rsidRPr="009805DC" w:rsidRDefault="009B6FED" w:rsidP="00912960">
      <w:pPr>
        <w:pStyle w:val="ConsPlusNormal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>обращения в целях склонения</w:t>
      </w:r>
    </w:p>
    <w:p w:rsidR="009B6FED" w:rsidRPr="009805DC" w:rsidRDefault="009B6FED" w:rsidP="00912960">
      <w:pPr>
        <w:pStyle w:val="ConsPlusNormal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служащего к</w:t>
      </w:r>
    </w:p>
    <w:p w:rsidR="009B6FED" w:rsidRPr="009805DC" w:rsidRDefault="009B6FED" w:rsidP="00912960">
      <w:pPr>
        <w:pStyle w:val="ConsPlusNormal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совершению коррупционных</w:t>
      </w:r>
    </w:p>
    <w:p w:rsidR="009B6FED" w:rsidRPr="009805DC" w:rsidRDefault="009B6FED" w:rsidP="00912960">
      <w:pPr>
        <w:pStyle w:val="ConsPlusNormal"/>
        <w:spacing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>правонарушений</w:t>
      </w:r>
    </w:p>
    <w:p w:rsidR="009B6FED" w:rsidRPr="009805DC" w:rsidRDefault="009B6FED" w:rsidP="00912960">
      <w:pPr>
        <w:pStyle w:val="ConsPlusNormal"/>
        <w:spacing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>(рекомендуемый образец)</w:t>
      </w:r>
    </w:p>
    <w:p w:rsidR="009B6FED" w:rsidRPr="009805DC" w:rsidRDefault="009B6FED">
      <w:pPr>
        <w:pStyle w:val="ConsPlusNormal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b/>
          <w:bCs/>
          <w:sz w:val="28"/>
          <w:szCs w:val="28"/>
          <w:lang w:eastAsia="ru-RU"/>
        </w:rPr>
        <w:t>Уведомление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805D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фактах обращения в целях склонения муниципального служащего к 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b/>
          <w:bCs/>
          <w:sz w:val="28"/>
          <w:szCs w:val="28"/>
          <w:lang w:eastAsia="ru-RU"/>
        </w:rPr>
        <w:t>совершению коррупционных правонарушений</w:t>
      </w:r>
    </w:p>
    <w:p w:rsidR="009B6FED" w:rsidRPr="009805DC" w:rsidRDefault="009B6FED" w:rsidP="0098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trike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Председателю</w:t>
      </w:r>
    </w:p>
    <w:p w:rsidR="009B6FED" w:rsidRPr="009805DC" w:rsidRDefault="009B6FED" w:rsidP="0098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Кирсановского городского Совета</w:t>
      </w:r>
    </w:p>
    <w:p w:rsidR="009B6FED" w:rsidRDefault="009B6FED" w:rsidP="0098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народных депутатов</w:t>
      </w:r>
    </w:p>
    <w:p w:rsidR="009B6FED" w:rsidRPr="009805DC" w:rsidRDefault="009B6FED" w:rsidP="00912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____________________________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805DC">
        <w:rPr>
          <w:rFonts w:ascii="Times New Roman" w:hAnsi="Times New Roman"/>
          <w:lang w:eastAsia="ru-RU"/>
        </w:rPr>
        <w:t>(Ф.И.О.)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__________________________________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от ________________________________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highlight w:val="yellow"/>
          <w:lang w:eastAsia="ru-RU"/>
        </w:rPr>
      </w:pPr>
      <w:r w:rsidRPr="009805DC">
        <w:rPr>
          <w:rFonts w:ascii="Times New Roman" w:hAnsi="Times New Roman"/>
          <w:lang w:eastAsia="ru-RU"/>
        </w:rPr>
        <w:t xml:space="preserve"> (Ф.И.О. (последнее – при наличии)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805DC">
        <w:rPr>
          <w:rFonts w:ascii="Times New Roman" w:hAnsi="Times New Roman"/>
          <w:lang w:eastAsia="ru-RU"/>
        </w:rPr>
        <w:t xml:space="preserve">муниципального служащего, должность, 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805DC">
        <w:rPr>
          <w:rFonts w:ascii="Times New Roman" w:hAnsi="Times New Roman"/>
          <w:lang w:eastAsia="ru-RU"/>
        </w:rPr>
        <w:t xml:space="preserve">наименование структурного подразделения, 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805DC">
        <w:rPr>
          <w:rFonts w:ascii="Times New Roman" w:hAnsi="Times New Roman"/>
          <w:lang w:eastAsia="ru-RU"/>
        </w:rPr>
        <w:t>место жительства, контактный телефон)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 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9805DC">
        <w:rPr>
          <w:rFonts w:ascii="Times New Roman" w:hAnsi="Times New Roman"/>
          <w:sz w:val="28"/>
          <w:szCs w:val="28"/>
          <w:lang w:eastAsia="ru-RU"/>
        </w:rPr>
        <w:t>соответствии со статьей 9 Федераль</w:t>
      </w:r>
      <w:r>
        <w:rPr>
          <w:rFonts w:ascii="Times New Roman" w:hAnsi="Times New Roman"/>
          <w:sz w:val="28"/>
          <w:szCs w:val="28"/>
          <w:lang w:eastAsia="ru-RU"/>
        </w:rPr>
        <w:t xml:space="preserve">ного закона от 25.12.2008 </w:t>
      </w:r>
      <w:r w:rsidRPr="009805DC">
        <w:rPr>
          <w:rFonts w:ascii="Times New Roman" w:hAnsi="Times New Roman"/>
          <w:sz w:val="28"/>
          <w:szCs w:val="28"/>
          <w:lang w:eastAsia="ru-RU"/>
        </w:rPr>
        <w:t>№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9805DC">
        <w:rPr>
          <w:rFonts w:ascii="Times New Roman" w:hAnsi="Times New Roman"/>
          <w:sz w:val="28"/>
          <w:szCs w:val="28"/>
          <w:lang w:eastAsia="ru-RU"/>
        </w:rPr>
        <w:t>273-ФЗ «О противодействии коррупции» уведомляю о факте обращения в целях склонения меня к коррупционному правонарушению (далее по тексту -обращение).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ab/>
        <w:t>Описание обстоятельств, при которых стало известно о случаях обращения: _______________________________________________________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Cs w:val="28"/>
          <w:lang w:eastAsia="ru-RU"/>
        </w:rPr>
      </w:pPr>
      <w:r w:rsidRPr="009805DC">
        <w:rPr>
          <w:rFonts w:ascii="Times New Roman" w:hAnsi="Times New Roman"/>
          <w:szCs w:val="28"/>
          <w:lang w:eastAsia="ru-RU"/>
        </w:rPr>
        <w:t>(дата, место, время, другие условия, либо фамилия, имя, отчество и должность служащего, которого склоняют к совершению коррупционных правонарушений)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ab/>
        <w:t>Подробные сведения о коррупционном правонарушении, к совершению которого склоняется муниципальный служащий: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Cs w:val="28"/>
          <w:lang w:eastAsia="ru-RU"/>
        </w:rPr>
      </w:pPr>
      <w:r w:rsidRPr="009805DC">
        <w:rPr>
          <w:rFonts w:ascii="Times New Roman" w:hAnsi="Times New Roman"/>
          <w:szCs w:val="28"/>
          <w:lang w:eastAsia="ru-RU"/>
        </w:rPr>
        <w:t>(указываются конкретные действия или бездействие)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ab/>
        <w:t>Все известные сведения о физическом (юридическом) лице (лицах) либо представителе юридического лица, склоняющем (склоняющих) муниципального служащего к совершению коррупционного правонарушения): _________________________________________________________________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ab/>
        <w:t>Способ склонения: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  <w:r w:rsidRPr="009805DC">
        <w:rPr>
          <w:rFonts w:ascii="Times New Roman" w:hAnsi="Times New Roman"/>
          <w:sz w:val="28"/>
          <w:szCs w:val="28"/>
          <w:vertAlign w:val="superscript"/>
          <w:lang w:eastAsia="ru-RU"/>
        </w:rPr>
        <w:t>(подкуп, угроза, просьба, обещание, обман и т.д.)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trike/>
          <w:sz w:val="28"/>
          <w:szCs w:val="28"/>
          <w:lang w:eastAsia="ru-RU"/>
        </w:rPr>
      </w:pP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ab/>
        <w:t>Информация об отказе (согласии) принять предложение лица (лиц) о совершении коррупционного правонарушения):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ab/>
        <w:t>Сведения о третьих лицах, имеющих отношение к данному делу, и свидетелях, если таковые имеются: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ab/>
        <w:t>Иные  сведения,  которые  муниципальный  служащий  считает  необходимым сообщить: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_____________________________   __________________________________</w:t>
      </w:r>
    </w:p>
    <w:p w:rsidR="009B6FED" w:rsidRPr="009805DC" w:rsidRDefault="009B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05DC">
        <w:rPr>
          <w:rFonts w:ascii="Times New Roman" w:hAnsi="Times New Roman"/>
          <w:sz w:val="24"/>
          <w:szCs w:val="24"/>
          <w:lang w:eastAsia="ru-RU"/>
        </w:rPr>
        <w:t>(дата и время заполнения уведомления)       (подпись муниципального служащего)</w:t>
      </w:r>
    </w:p>
    <w:p w:rsidR="009B6FED" w:rsidRPr="009805DC" w:rsidRDefault="009B6FED" w:rsidP="00912960">
      <w:pPr>
        <w:pStyle w:val="ConsPlusNormal"/>
        <w:spacing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9805DC">
        <w:rPr>
          <w:rFonts w:ascii="Times New Roman" w:hAnsi="Times New Roman" w:cs="Times New Roman"/>
          <w:color w:val="000000"/>
          <w:sz w:val="28"/>
          <w:szCs w:val="28"/>
        </w:rPr>
        <w:t>Приложение № 2</w:t>
      </w:r>
    </w:p>
    <w:p w:rsidR="009B6FED" w:rsidRPr="009805DC" w:rsidRDefault="009B6FED" w:rsidP="00912960">
      <w:pPr>
        <w:pStyle w:val="ConsPlusNormal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 xml:space="preserve">к Порядку уведомления представителя </w:t>
      </w:r>
    </w:p>
    <w:p w:rsidR="009B6FED" w:rsidRPr="009805DC" w:rsidRDefault="009B6FED" w:rsidP="00912960">
      <w:pPr>
        <w:pStyle w:val="ConsPlusNormal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>нанимателя (работодателя) о фактах</w:t>
      </w:r>
    </w:p>
    <w:p w:rsidR="009B6FED" w:rsidRPr="009805DC" w:rsidRDefault="009B6FED" w:rsidP="00912960">
      <w:pPr>
        <w:pStyle w:val="ConsPlusNormal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>обращения в целях склонения</w:t>
      </w:r>
    </w:p>
    <w:p w:rsidR="009B6FED" w:rsidRPr="009805DC" w:rsidRDefault="009B6FED" w:rsidP="00912960">
      <w:pPr>
        <w:pStyle w:val="ConsPlusNormal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служащего к </w:t>
      </w:r>
    </w:p>
    <w:p w:rsidR="009B6FED" w:rsidRPr="009805DC" w:rsidRDefault="009B6FED" w:rsidP="00912960">
      <w:pPr>
        <w:pStyle w:val="ConsPlusNormal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 xml:space="preserve">совершению коррупционных </w:t>
      </w:r>
    </w:p>
    <w:p w:rsidR="009B6FED" w:rsidRPr="009805DC" w:rsidRDefault="009B6FED" w:rsidP="00912960">
      <w:pPr>
        <w:pStyle w:val="ConsPlusNormal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>правонарушений</w:t>
      </w:r>
    </w:p>
    <w:p w:rsidR="009B6FED" w:rsidRPr="009805DC" w:rsidRDefault="009B6FED">
      <w:pPr>
        <w:pStyle w:val="ConsPlusNormal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9B6FED" w:rsidRPr="009805DC" w:rsidRDefault="009B6FED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>Журнал</w:t>
      </w:r>
    </w:p>
    <w:p w:rsidR="009B6FED" w:rsidRPr="009805DC" w:rsidRDefault="009B6FED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805DC">
        <w:rPr>
          <w:rFonts w:ascii="Times New Roman" w:hAnsi="Times New Roman" w:cs="Times New Roman"/>
          <w:color w:val="000000"/>
          <w:sz w:val="28"/>
          <w:szCs w:val="28"/>
        </w:rPr>
        <w:t>регистрации уведомлений о фактах обращения в целях склонения муниципальных служащих к совершению коррупционных правонарушений</w:t>
      </w:r>
    </w:p>
    <w:p w:rsidR="009B6FED" w:rsidRPr="009805DC" w:rsidRDefault="009B6FED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B6FED" w:rsidRPr="009805DC" w:rsidRDefault="009B6FE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 xml:space="preserve">Начат «__» ________ 20__ г. </w:t>
      </w:r>
    </w:p>
    <w:p w:rsidR="009B6FED" w:rsidRPr="009805DC" w:rsidRDefault="009B6FE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 xml:space="preserve">Окончен «__» ________ 20__ г. </w:t>
      </w:r>
    </w:p>
    <w:p w:rsidR="009B6FED" w:rsidRPr="009805DC" w:rsidRDefault="009B6FE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9805DC">
        <w:rPr>
          <w:rFonts w:ascii="Times New Roman" w:hAnsi="Times New Roman"/>
          <w:sz w:val="28"/>
          <w:szCs w:val="28"/>
          <w:lang w:eastAsia="ru-RU"/>
        </w:rPr>
        <w:t>На ____ листах</w:t>
      </w:r>
    </w:p>
    <w:p w:rsidR="009B6FED" w:rsidRPr="009805DC" w:rsidRDefault="009B6FE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8"/>
        <w:gridCol w:w="1321"/>
        <w:gridCol w:w="1562"/>
        <w:gridCol w:w="1557"/>
        <w:gridCol w:w="1417"/>
        <w:gridCol w:w="1420"/>
        <w:gridCol w:w="1699"/>
      </w:tblGrid>
      <w:tr w:rsidR="009B6FED" w:rsidRPr="009805DC" w:rsidTr="0020729E">
        <w:tc>
          <w:tcPr>
            <w:tcW w:w="487" w:type="dxa"/>
          </w:tcPr>
          <w:p w:rsidR="009B6FED" w:rsidRPr="009805DC" w:rsidRDefault="009B6F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805DC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321" w:type="dxa"/>
          </w:tcPr>
          <w:p w:rsidR="009B6FED" w:rsidRPr="009805DC" w:rsidRDefault="009B6FED" w:rsidP="00207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805DC">
              <w:rPr>
                <w:rFonts w:ascii="Times New Roman" w:hAnsi="Times New Roman" w:cs="Times New Roman"/>
                <w:sz w:val="20"/>
              </w:rPr>
              <w:t>Дата и время регистрации  уведомле-ния</w:t>
            </w:r>
          </w:p>
        </w:tc>
        <w:tc>
          <w:tcPr>
            <w:tcW w:w="1562" w:type="dxa"/>
          </w:tcPr>
          <w:p w:rsidR="009B6FED" w:rsidRPr="009805DC" w:rsidRDefault="009B6FED" w:rsidP="00207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805DC">
              <w:rPr>
                <w:rFonts w:ascii="Times New Roman" w:hAnsi="Times New Roman" w:cs="Times New Roman"/>
                <w:sz w:val="20"/>
              </w:rPr>
              <w:t>Ф.И.О. (последнее - при наличии), должность муниципально-го служащего, представивше-го (отправившего) уведомление</w:t>
            </w:r>
          </w:p>
        </w:tc>
        <w:tc>
          <w:tcPr>
            <w:tcW w:w="1557" w:type="dxa"/>
          </w:tcPr>
          <w:p w:rsidR="009B6FED" w:rsidRPr="009805DC" w:rsidRDefault="009B6FED" w:rsidP="00207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805DC">
              <w:rPr>
                <w:rFonts w:ascii="Times New Roman" w:hAnsi="Times New Roman" w:cs="Times New Roman"/>
                <w:sz w:val="20"/>
              </w:rPr>
              <w:t>Подпись муниципально-го служащего, представивше-го уведомление о вручении копии уведомления (в случае, если уведомление представлено лично)</w:t>
            </w:r>
          </w:p>
        </w:tc>
        <w:tc>
          <w:tcPr>
            <w:tcW w:w="1417" w:type="dxa"/>
          </w:tcPr>
          <w:p w:rsidR="009B6FED" w:rsidRPr="009805DC" w:rsidRDefault="009B6FED" w:rsidP="00207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805DC">
              <w:rPr>
                <w:rFonts w:ascii="Times New Roman" w:hAnsi="Times New Roman" w:cs="Times New Roman"/>
                <w:sz w:val="20"/>
              </w:rPr>
              <w:t>Краткое содержание уведомления</w:t>
            </w:r>
          </w:p>
        </w:tc>
        <w:tc>
          <w:tcPr>
            <w:tcW w:w="1420" w:type="dxa"/>
          </w:tcPr>
          <w:p w:rsidR="009B6FED" w:rsidRPr="009805DC" w:rsidRDefault="009B6FED" w:rsidP="00207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805DC">
              <w:rPr>
                <w:rFonts w:ascii="Times New Roman" w:hAnsi="Times New Roman" w:cs="Times New Roman"/>
                <w:sz w:val="20"/>
              </w:rPr>
              <w:t>Ф.И.О.</w:t>
            </w:r>
          </w:p>
          <w:p w:rsidR="009B6FED" w:rsidRPr="009805DC" w:rsidRDefault="009B6FED" w:rsidP="00207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805DC">
              <w:rPr>
                <w:rFonts w:ascii="Times New Roman" w:hAnsi="Times New Roman" w:cs="Times New Roman"/>
                <w:sz w:val="20"/>
              </w:rPr>
              <w:t>(последнее - при наличии), должность лица, принявшего уведомление</w:t>
            </w:r>
          </w:p>
        </w:tc>
        <w:tc>
          <w:tcPr>
            <w:tcW w:w="1699" w:type="dxa"/>
          </w:tcPr>
          <w:p w:rsidR="009B6FED" w:rsidRPr="009805DC" w:rsidRDefault="009B6FED" w:rsidP="00207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805DC">
              <w:rPr>
                <w:rFonts w:ascii="Times New Roman" w:hAnsi="Times New Roman" w:cs="Times New Roman"/>
                <w:sz w:val="20"/>
              </w:rPr>
              <w:t>Подпись лица, принявшего уведомление</w:t>
            </w:r>
          </w:p>
        </w:tc>
      </w:tr>
      <w:tr w:rsidR="009B6FED" w:rsidRPr="009805DC" w:rsidTr="0020729E">
        <w:tc>
          <w:tcPr>
            <w:tcW w:w="487" w:type="dxa"/>
          </w:tcPr>
          <w:p w:rsidR="009B6FED" w:rsidRPr="009805DC" w:rsidRDefault="009B6FED" w:rsidP="00207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805D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321" w:type="dxa"/>
          </w:tcPr>
          <w:p w:rsidR="009B6FED" w:rsidRPr="009805DC" w:rsidRDefault="009B6FED" w:rsidP="00207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805D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62" w:type="dxa"/>
          </w:tcPr>
          <w:p w:rsidR="009B6FED" w:rsidRPr="009805DC" w:rsidRDefault="009B6FED" w:rsidP="00207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805D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57" w:type="dxa"/>
          </w:tcPr>
          <w:p w:rsidR="009B6FED" w:rsidRPr="009805DC" w:rsidRDefault="009B6FED" w:rsidP="00207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805D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7" w:type="dxa"/>
          </w:tcPr>
          <w:p w:rsidR="009B6FED" w:rsidRPr="009805DC" w:rsidRDefault="009B6FED" w:rsidP="00207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805D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20" w:type="dxa"/>
          </w:tcPr>
          <w:p w:rsidR="009B6FED" w:rsidRPr="009805DC" w:rsidRDefault="009B6FED" w:rsidP="00207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805DC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699" w:type="dxa"/>
          </w:tcPr>
          <w:p w:rsidR="009B6FED" w:rsidRPr="009805DC" w:rsidRDefault="009B6FED" w:rsidP="00207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805DC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9B6FED" w:rsidRPr="009805DC" w:rsidTr="0020729E">
        <w:tc>
          <w:tcPr>
            <w:tcW w:w="487" w:type="dxa"/>
          </w:tcPr>
          <w:p w:rsidR="009B6FED" w:rsidRPr="009805DC" w:rsidRDefault="009B6F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21" w:type="dxa"/>
          </w:tcPr>
          <w:p w:rsidR="009B6FED" w:rsidRPr="009805DC" w:rsidRDefault="009B6F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2" w:type="dxa"/>
          </w:tcPr>
          <w:p w:rsidR="009B6FED" w:rsidRPr="009805DC" w:rsidRDefault="009B6F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7" w:type="dxa"/>
          </w:tcPr>
          <w:p w:rsidR="009B6FED" w:rsidRPr="009805DC" w:rsidRDefault="009B6F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9B6FED" w:rsidRPr="009805DC" w:rsidRDefault="009B6F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0" w:type="dxa"/>
          </w:tcPr>
          <w:p w:rsidR="009B6FED" w:rsidRPr="009805DC" w:rsidRDefault="009B6F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99" w:type="dxa"/>
          </w:tcPr>
          <w:p w:rsidR="009B6FED" w:rsidRPr="009805DC" w:rsidRDefault="009B6F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B6FED" w:rsidRPr="009805DC" w:rsidRDefault="009B6FED">
      <w:pPr>
        <w:pStyle w:val="ConsPlusNormal"/>
        <w:rPr>
          <w:rFonts w:ascii="Times New Roman" w:hAnsi="Times New Roman" w:cs="Times New Roman"/>
        </w:rPr>
      </w:pPr>
    </w:p>
    <w:sectPr w:rsidR="009B6FED" w:rsidRPr="009805DC" w:rsidSect="00912960">
      <w:pgSz w:w="11906" w:h="16838"/>
      <w:pgMar w:top="1134" w:right="850" w:bottom="851" w:left="1701" w:header="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FED" w:rsidRDefault="009B6FED">
      <w:pPr>
        <w:spacing w:after="0" w:line="240" w:lineRule="auto"/>
      </w:pPr>
      <w:r>
        <w:separator/>
      </w:r>
    </w:p>
  </w:endnote>
  <w:endnote w:type="continuationSeparator" w:id="0">
    <w:p w:rsidR="009B6FED" w:rsidRDefault="009B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FED" w:rsidRDefault="009B6FED">
      <w:pPr>
        <w:rPr>
          <w:sz w:val="12"/>
        </w:rPr>
      </w:pPr>
      <w:r>
        <w:separator/>
      </w:r>
    </w:p>
  </w:footnote>
  <w:footnote w:type="continuationSeparator" w:id="0">
    <w:p w:rsidR="009B6FED" w:rsidRDefault="009B6FED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E1830"/>
    <w:multiLevelType w:val="hybridMultilevel"/>
    <w:tmpl w:val="CC960F14"/>
    <w:lvl w:ilvl="0" w:tplc="BC6E718E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7AD75975"/>
    <w:multiLevelType w:val="hybridMultilevel"/>
    <w:tmpl w:val="CE7C1758"/>
    <w:lvl w:ilvl="0" w:tplc="1DA479CA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1FA7"/>
    <w:rsid w:val="00017194"/>
    <w:rsid w:val="001C63B0"/>
    <w:rsid w:val="0020729E"/>
    <w:rsid w:val="00293AEB"/>
    <w:rsid w:val="00366210"/>
    <w:rsid w:val="00461F10"/>
    <w:rsid w:val="004A591B"/>
    <w:rsid w:val="00571FA7"/>
    <w:rsid w:val="0062456E"/>
    <w:rsid w:val="006B3E9F"/>
    <w:rsid w:val="00770D1A"/>
    <w:rsid w:val="0082255A"/>
    <w:rsid w:val="008476AC"/>
    <w:rsid w:val="008856BD"/>
    <w:rsid w:val="00912960"/>
    <w:rsid w:val="009805DC"/>
    <w:rsid w:val="009B6FED"/>
    <w:rsid w:val="009D5A11"/>
    <w:rsid w:val="009F3BFD"/>
    <w:rsid w:val="00A8637F"/>
    <w:rsid w:val="00CF3146"/>
    <w:rsid w:val="00D37F0B"/>
    <w:rsid w:val="00D46F8C"/>
    <w:rsid w:val="00D7155E"/>
    <w:rsid w:val="00D7512D"/>
    <w:rsid w:val="00D95077"/>
    <w:rsid w:val="00FC5AEE"/>
    <w:rsid w:val="00FD3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  <w:jc w:val="both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0D1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70D1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70D1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4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70D1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70D1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70D1A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">
    <w:name w:val="Текст сноски Знак"/>
    <w:basedOn w:val="DefaultParagraphFont"/>
    <w:uiPriority w:val="99"/>
    <w:semiHidden/>
    <w:rPr>
      <w:rFonts w:cs="Times New Roman"/>
      <w:sz w:val="20"/>
      <w:szCs w:val="20"/>
    </w:rPr>
  </w:style>
  <w:style w:type="character" w:customStyle="1" w:styleId="1">
    <w:name w:val="Знак сноски1"/>
    <w:uiPriority w:val="99"/>
    <w:rsid w:val="009D5A11"/>
    <w:rPr>
      <w:vertAlign w:val="superscript"/>
    </w:rPr>
  </w:style>
  <w:style w:type="character" w:customStyle="1" w:styleId="FootnoteCharacters">
    <w:name w:val="Footnote Characters"/>
    <w:basedOn w:val="DefaultParagraphFont"/>
    <w:uiPriority w:val="99"/>
    <w:semiHidden/>
    <w:rPr>
      <w:rFonts w:cs="Times New Roman"/>
      <w:vertAlign w:val="superscript"/>
    </w:rPr>
  </w:style>
  <w:style w:type="character" w:customStyle="1" w:styleId="10">
    <w:name w:val="Гиперссылка1"/>
    <w:uiPriority w:val="99"/>
    <w:rsid w:val="009D5A11"/>
    <w:rPr>
      <w:color w:val="000080"/>
      <w:u w:val="single"/>
    </w:rPr>
  </w:style>
  <w:style w:type="character" w:customStyle="1" w:styleId="a0">
    <w:name w:val="Символ сноски"/>
    <w:basedOn w:val="DefaultParagraphFont"/>
    <w:uiPriority w:val="99"/>
    <w:semiHidden/>
    <w:rPr>
      <w:rFonts w:cs="Times New Roman"/>
      <w:vertAlign w:val="superscript"/>
    </w:rPr>
  </w:style>
  <w:style w:type="character" w:customStyle="1" w:styleId="11">
    <w:name w:val="Знак концевой сноски1"/>
    <w:uiPriority w:val="99"/>
    <w:rsid w:val="009D5A11"/>
    <w:rPr>
      <w:vertAlign w:val="superscript"/>
    </w:rPr>
  </w:style>
  <w:style w:type="character" w:customStyle="1" w:styleId="a1">
    <w:name w:val="Символ концевой сноски"/>
    <w:uiPriority w:val="99"/>
    <w:rsid w:val="009D5A11"/>
  </w:style>
  <w:style w:type="paragraph" w:customStyle="1" w:styleId="a2">
    <w:name w:val="Заголовок"/>
    <w:basedOn w:val="Normal"/>
    <w:next w:val="BodyText"/>
    <w:uiPriority w:val="99"/>
    <w:rsid w:val="009D5A1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D5A11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57AE"/>
    <w:rPr>
      <w:lang w:eastAsia="en-US"/>
    </w:rPr>
  </w:style>
  <w:style w:type="paragraph" w:styleId="List">
    <w:name w:val="List"/>
    <w:basedOn w:val="BodyText"/>
    <w:uiPriority w:val="99"/>
    <w:rsid w:val="009D5A11"/>
    <w:rPr>
      <w:rFonts w:cs="Mangal"/>
    </w:rPr>
  </w:style>
  <w:style w:type="paragraph" w:styleId="Caption">
    <w:name w:val="caption"/>
    <w:basedOn w:val="Normal"/>
    <w:uiPriority w:val="99"/>
    <w:qFormat/>
    <w:rsid w:val="009D5A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rsid w:val="009D5A11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pPr>
      <w:widowControl w:val="0"/>
      <w:spacing w:line="276" w:lineRule="auto"/>
      <w:jc w:val="both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pPr>
      <w:widowControl w:val="0"/>
      <w:spacing w:line="276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pacing w:line="276" w:lineRule="auto"/>
      <w:jc w:val="both"/>
    </w:pPr>
    <w:rPr>
      <w:rFonts w:eastAsia="Times New Roman" w:cs="Calibri"/>
      <w:b/>
      <w:szCs w:val="20"/>
    </w:rPr>
  </w:style>
  <w:style w:type="paragraph" w:styleId="FootnoteText">
    <w:name w:val="footnote text"/>
    <w:basedOn w:val="Normal"/>
    <w:link w:val="FootnoteTextChar"/>
    <w:uiPriority w:val="99"/>
    <w:semiHidden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57AE"/>
    <w:rPr>
      <w:sz w:val="20"/>
      <w:szCs w:val="20"/>
      <w:lang w:eastAsia="en-US"/>
    </w:rPr>
  </w:style>
  <w:style w:type="paragraph" w:styleId="NormalWeb">
    <w:name w:val="Normal (Web)"/>
    <w:basedOn w:val="Normal"/>
    <w:uiPriority w:val="99"/>
    <w:semiHidden/>
    <w:pPr>
      <w:spacing w:beforeAutospacing="1" w:after="142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table" w:styleId="TableGrid">
    <w:name w:val="Table Grid"/>
    <w:basedOn w:val="TableNormal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A5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59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400</TotalTime>
  <Pages>7</Pages>
  <Words>1843</Words>
  <Characters>10509</Characters>
  <Application>Microsoft Office Outlook</Application>
  <DocSecurity>0</DocSecurity>
  <Lines>0</Lines>
  <Paragraphs>0</Paragraphs>
  <ScaleCrop>false</ScaleCrop>
  <Company>Администрация Тамбовской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comp5</cp:lastModifiedBy>
  <cp:revision>7</cp:revision>
  <cp:lastPrinted>2023-05-29T13:36:00Z</cp:lastPrinted>
  <dcterms:created xsi:type="dcterms:W3CDTF">2023-07-07T07:02:00Z</dcterms:created>
  <dcterms:modified xsi:type="dcterms:W3CDTF">2023-08-01T05:33:00Z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